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91" w:rsidRDefault="00E41D91" w:rsidP="003400D9">
      <w:pPr>
        <w:ind w:left="180"/>
        <w:jc w:val="both"/>
        <w:rPr>
          <w:b/>
          <w:bCs/>
          <w:color w:val="000000"/>
          <w:sz w:val="22"/>
          <w:szCs w:val="22"/>
        </w:rPr>
      </w:pPr>
    </w:p>
    <w:p w:rsidR="00E41D91" w:rsidRPr="00CC2BE3" w:rsidRDefault="00E41D91" w:rsidP="00710837">
      <w:pPr>
        <w:tabs>
          <w:tab w:val="left" w:pos="3832"/>
        </w:tabs>
        <w:ind w:left="180"/>
        <w:jc w:val="both"/>
        <w:rPr>
          <w:b/>
          <w:bCs/>
          <w:color w:val="000000"/>
          <w:sz w:val="20"/>
          <w:szCs w:val="20"/>
        </w:rPr>
      </w:pPr>
      <w:r w:rsidRPr="00CC2BE3">
        <w:rPr>
          <w:b/>
          <w:bCs/>
          <w:color w:val="000000"/>
          <w:sz w:val="20"/>
          <w:szCs w:val="20"/>
        </w:rPr>
        <w:t>Adı soyadı:</w:t>
      </w:r>
      <w:r w:rsidRPr="00CC2BE3">
        <w:rPr>
          <w:b/>
          <w:bCs/>
          <w:color w:val="000000"/>
          <w:sz w:val="20"/>
          <w:szCs w:val="20"/>
        </w:rPr>
        <w:tab/>
        <w:t>HAYAT BİLGİSİ TESTİ</w:t>
      </w:r>
    </w:p>
    <w:p w:rsidR="00E41D91" w:rsidRPr="00CC2BE3" w:rsidRDefault="00E41D91" w:rsidP="003400D9">
      <w:pPr>
        <w:ind w:left="180"/>
        <w:jc w:val="both"/>
        <w:rPr>
          <w:b/>
          <w:bCs/>
          <w:color w:val="000000"/>
          <w:sz w:val="20"/>
          <w:szCs w:val="20"/>
        </w:rPr>
      </w:pPr>
    </w:p>
    <w:p w:rsidR="00E41D91" w:rsidRPr="00CC2BE3" w:rsidRDefault="00E41D91" w:rsidP="00710837">
      <w:pPr>
        <w:jc w:val="both"/>
        <w:rPr>
          <w:b/>
          <w:bCs/>
          <w:color w:val="000000"/>
          <w:sz w:val="20"/>
          <w:szCs w:val="20"/>
        </w:rPr>
      </w:pPr>
    </w:p>
    <w:p w:rsidR="00E41D91" w:rsidRPr="00CC2BE3" w:rsidRDefault="00E41D91" w:rsidP="00710837">
      <w:pPr>
        <w:jc w:val="both"/>
        <w:rPr>
          <w:color w:val="000000"/>
          <w:sz w:val="20"/>
          <w:szCs w:val="20"/>
        </w:rPr>
      </w:pPr>
      <w:r w:rsidRPr="00CC2BE3">
        <w:rPr>
          <w:b/>
          <w:bCs/>
          <w:color w:val="000000"/>
          <w:sz w:val="20"/>
          <w:szCs w:val="20"/>
        </w:rPr>
        <w:t>1) İlk cumhurbaşkanımız kimdir?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>a) Ahmet Necdet Sezer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ab/>
        <w:t>b) Mustafa Kemal Atatürk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ab/>
        <w:t>c) İsmet İnönü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2) Hangi renk trafik ışığı yandığında karşıdan karşıya geçmeliyiz?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ab/>
        <w:t>a) kırmızı</w:t>
      </w:r>
      <w:r w:rsidRPr="00CC2BE3">
        <w:rPr>
          <w:color w:val="000000"/>
          <w:sz w:val="20"/>
          <w:szCs w:val="20"/>
        </w:rPr>
        <w:tab/>
        <w:t>b) sarı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 xml:space="preserve">         c) yeşil</w:t>
      </w:r>
    </w:p>
    <w:p w:rsidR="00E41D91" w:rsidRDefault="00E41D91" w:rsidP="003400D9">
      <w:pPr>
        <w:rPr>
          <w:b/>
          <w:color w:val="000000"/>
          <w:sz w:val="20"/>
          <w:szCs w:val="20"/>
        </w:rPr>
      </w:pP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3) Yediğimiz besinleri sindiren organımız hangisidir?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>a) mide</w:t>
      </w:r>
      <w:r w:rsidRPr="00CC2BE3">
        <w:rPr>
          <w:color w:val="000000"/>
          <w:sz w:val="20"/>
          <w:szCs w:val="20"/>
        </w:rPr>
        <w:tab/>
        <w:t>b) karaciğer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>c) böbrek</w:t>
      </w:r>
    </w:p>
    <w:p w:rsidR="00E41D91" w:rsidRPr="00CC2BE3" w:rsidRDefault="00E41D91" w:rsidP="003400D9">
      <w:pPr>
        <w:spacing w:before="120" w:after="120"/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4) Yurdumuzun, milletimizin bağımsızlığını, varlığını anlatan milli marşımızın adı nedir?</w:t>
      </w:r>
    </w:p>
    <w:p w:rsidR="00E41D91" w:rsidRPr="00CC2BE3" w:rsidRDefault="00E41D91" w:rsidP="003400D9">
      <w:pPr>
        <w:spacing w:before="120" w:after="120"/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 xml:space="preserve">      </w:t>
      </w:r>
      <w:r w:rsidRPr="00CC2BE3">
        <w:rPr>
          <w:color w:val="000000"/>
          <w:sz w:val="20"/>
          <w:szCs w:val="20"/>
        </w:rPr>
        <w:t>a) İstiklal Marşı         b) Çanakkale Marşı           c) Okul Marşı</w:t>
      </w:r>
    </w:p>
    <w:p w:rsidR="00E41D91" w:rsidRPr="00CC2BE3" w:rsidRDefault="00E41D91" w:rsidP="003400D9">
      <w:pPr>
        <w:ind w:right="-214"/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5) Aşağıdakilerden hayvanlardan  hangisi  kovanda  yaşar?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a) arı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>b) Balık</w:t>
      </w:r>
      <w:r w:rsidRPr="00CC2BE3">
        <w:rPr>
          <w:color w:val="000000"/>
          <w:sz w:val="20"/>
          <w:szCs w:val="20"/>
        </w:rPr>
        <w:tab/>
        <w:t xml:space="preserve">  </w:t>
      </w:r>
      <w:r w:rsidRPr="00CC2BE3">
        <w:rPr>
          <w:color w:val="000000"/>
          <w:sz w:val="20"/>
          <w:szCs w:val="20"/>
        </w:rPr>
        <w:tab/>
        <w:t xml:space="preserve">  c) Tavuk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6) Aşağıdakilerden hangisi  işitsel bir iletişim aracıdır?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 xml:space="preserve">      </w:t>
      </w:r>
      <w:r w:rsidRPr="00CC2BE3">
        <w:rPr>
          <w:color w:val="000000"/>
          <w:sz w:val="20"/>
          <w:szCs w:val="20"/>
        </w:rPr>
        <w:t xml:space="preserve">a) Televizyon          b) Gazete         </w:t>
      </w:r>
      <w:r w:rsidRPr="00CC2BE3">
        <w:rPr>
          <w:color w:val="000000"/>
          <w:sz w:val="20"/>
          <w:szCs w:val="20"/>
        </w:rPr>
        <w:tab/>
        <w:t xml:space="preserve"> c) Radyo</w:t>
      </w:r>
    </w:p>
    <w:p w:rsidR="00E41D91" w:rsidRPr="00CC2BE3" w:rsidRDefault="00E41D91" w:rsidP="003400D9">
      <w:pPr>
        <w:ind w:right="-214"/>
        <w:rPr>
          <w:b/>
          <w:color w:val="000000"/>
          <w:sz w:val="20"/>
          <w:szCs w:val="20"/>
        </w:rPr>
      </w:pP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7) “Bugün çocukların en mutlu günü.Bugün dünyanın tek çocuk bayramı.’’  diyen  annemin belirttiği bayramın adı nedir?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  a) 23 Nisan Ulusal Egemenlik Ve Çocuk Bayramı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  b) 30 Ağustos Zafer Bayramı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  c) 29 Ekim Cumhuriyet Bayramı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8) Aşağıdakilerden hangisi koklama duyu organımızdır?</w:t>
      </w:r>
    </w:p>
    <w:p w:rsidR="00E41D91" w:rsidRPr="00CC2BE3" w:rsidRDefault="00E41D91" w:rsidP="003400D9">
      <w:pPr>
        <w:ind w:firstLine="708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>a) göz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 xml:space="preserve">      b) burun</w:t>
      </w:r>
      <w:r w:rsidRPr="00CC2BE3">
        <w:rPr>
          <w:color w:val="000000"/>
          <w:sz w:val="20"/>
          <w:szCs w:val="20"/>
        </w:rPr>
        <w:tab/>
        <w:t xml:space="preserve">     c) kulak</w:t>
      </w:r>
    </w:p>
    <w:p w:rsidR="00E41D91" w:rsidRPr="00CC2BE3" w:rsidRDefault="00E41D91" w:rsidP="003400D9">
      <w:pPr>
        <w:spacing w:before="120" w:after="120"/>
        <w:rPr>
          <w:b/>
          <w:color w:val="000000"/>
          <w:sz w:val="20"/>
          <w:szCs w:val="20"/>
          <w:u w:val="single"/>
        </w:rPr>
      </w:pPr>
      <w:r w:rsidRPr="00CC2BE3">
        <w:rPr>
          <w:b/>
          <w:color w:val="000000"/>
          <w:sz w:val="20"/>
          <w:szCs w:val="20"/>
        </w:rPr>
        <w:t xml:space="preserve">9) Taşıt içinde aşağıdakilerden hangisini yapmak </w:t>
      </w:r>
      <w:r w:rsidRPr="00CC2BE3">
        <w:rPr>
          <w:b/>
          <w:color w:val="000000"/>
          <w:sz w:val="20"/>
          <w:szCs w:val="20"/>
          <w:u w:val="single"/>
        </w:rPr>
        <w:t>yanlış bir davranıştır?</w:t>
      </w:r>
    </w:p>
    <w:p w:rsidR="00E41D91" w:rsidRPr="00CC2BE3" w:rsidRDefault="00E41D91" w:rsidP="003400D9">
      <w:pPr>
        <w:spacing w:before="120" w:after="120"/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 xml:space="preserve">       </w:t>
      </w:r>
      <w:r w:rsidRPr="00CC2BE3">
        <w:rPr>
          <w:color w:val="000000"/>
          <w:sz w:val="20"/>
          <w:szCs w:val="20"/>
        </w:rPr>
        <w:t>a)Otobüsün içinde kabuklu yemiş yemeliyiz.   b)Yüksek sesle konuşmamalıyız.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</w:t>
      </w:r>
      <w:r>
        <w:rPr>
          <w:color w:val="000000"/>
          <w:sz w:val="20"/>
          <w:szCs w:val="20"/>
        </w:rPr>
        <w:t xml:space="preserve">                                     </w:t>
      </w:r>
      <w:r w:rsidRPr="00CC2BE3">
        <w:rPr>
          <w:color w:val="000000"/>
          <w:sz w:val="20"/>
          <w:szCs w:val="20"/>
        </w:rPr>
        <w:t>c)Yaşlılara,çocuklu ve hamile bayanlara yer vermeliyiz</w:t>
      </w: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10) Aşağıdakilerden hangisi kişisel bir eşyamızdır?</w:t>
      </w:r>
    </w:p>
    <w:p w:rsidR="00E41D91" w:rsidRPr="00CC2BE3" w:rsidRDefault="00E41D91" w:rsidP="003400D9">
      <w:pPr>
        <w:ind w:firstLine="708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>a) çantamız</w:t>
      </w:r>
      <w:r w:rsidRPr="00CC2BE3">
        <w:rPr>
          <w:color w:val="000000"/>
          <w:sz w:val="20"/>
          <w:szCs w:val="20"/>
        </w:rPr>
        <w:tab/>
        <w:t xml:space="preserve">     b) oturduğumuz sandalye         c) sınıf dolabımız</w:t>
      </w:r>
    </w:p>
    <w:p w:rsidR="00E41D91" w:rsidRDefault="00E41D91" w:rsidP="003400D9">
      <w:pPr>
        <w:ind w:left="180"/>
        <w:jc w:val="both"/>
        <w:rPr>
          <w:b/>
          <w:bCs/>
          <w:color w:val="000000"/>
          <w:sz w:val="20"/>
          <w:szCs w:val="20"/>
        </w:rPr>
      </w:pPr>
    </w:p>
    <w:p w:rsidR="00E41D91" w:rsidRPr="00CC2BE3" w:rsidRDefault="00E41D91" w:rsidP="003400D9">
      <w:pPr>
        <w:ind w:left="180"/>
        <w:jc w:val="both"/>
        <w:rPr>
          <w:color w:val="000000"/>
          <w:sz w:val="20"/>
          <w:szCs w:val="20"/>
        </w:rPr>
      </w:pPr>
      <w:r w:rsidRPr="00CC2BE3">
        <w:rPr>
          <w:b/>
          <w:bCs/>
          <w:color w:val="000000"/>
          <w:sz w:val="20"/>
          <w:szCs w:val="20"/>
        </w:rPr>
        <w:t>11) Sevgi’nin arkadaşı matematik sınavından Sevgi’den daha yüksek puan almıştır.Sevgi arkadaşına nasıl davranmalıdır?</w:t>
      </w:r>
    </w:p>
    <w:p w:rsidR="00E41D91" w:rsidRPr="00CC2BE3" w:rsidRDefault="00E41D91" w:rsidP="00710837">
      <w:pPr>
        <w:ind w:right="-214"/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 xml:space="preserve">         </w:t>
      </w:r>
      <w:r w:rsidRPr="00CC2BE3">
        <w:rPr>
          <w:color w:val="000000"/>
          <w:sz w:val="20"/>
          <w:szCs w:val="20"/>
        </w:rPr>
        <w:t>a) Ona küsmelidir.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 b) Onu kıskanmalıdır.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  c) Onu kutlamalıdır.</w:t>
      </w: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12) Serkan sıraların üzerini çizer,tebeşirleri boşa kullanır ve yerlere çöp atar.Serkan için hangisini söyleyebiliriz?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 a) Çevresini temiz tutan bir öğrencidir.</w:t>
      </w:r>
      <w:r w:rsidRPr="00CC2BE3">
        <w:rPr>
          <w:color w:val="000000"/>
          <w:sz w:val="20"/>
          <w:szCs w:val="20"/>
        </w:rPr>
        <w:tab/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b) Okula ve çevresine zarar veren bir öğrencidir.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c) Okulunu seven ve koruyan bir öğrencidir.</w:t>
      </w: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13) Halkın kendi kendini yönetmesi hangi yönetim şeklidir?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ab/>
        <w:t xml:space="preserve">  a) Padişahlık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 xml:space="preserve"> b) Krallık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>c) Cumhuriyet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14)Aşağıdakilerden hangisinde Atatürk’ün ölüm tarihi ve öldüğü yer doğru verilmiştir?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 xml:space="preserve">    </w:t>
      </w:r>
      <w:r w:rsidRPr="00CC2BE3">
        <w:rPr>
          <w:color w:val="000000"/>
          <w:sz w:val="20"/>
          <w:szCs w:val="20"/>
        </w:rPr>
        <w:t>a) 10 Kasım  -  Dolmabahçe Sarayı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b) 23 Nisan   -  İstanbul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c) 10 Kasım  -  Anıtkabir</w:t>
      </w:r>
    </w:p>
    <w:p w:rsidR="00E41D91" w:rsidRPr="00CC2BE3" w:rsidRDefault="00E41D91" w:rsidP="003400D9">
      <w:pPr>
        <w:spacing w:before="120" w:after="120"/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15) Sağlığına dikkat eden bir öğrenci aşağıdakilerden hangisini yapmaz?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a) Boş zamanlarında spor yapar.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b) Beslenmesine özen gösterir.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c) Kirli ve pis yerlerde oyun oynar.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</w:p>
    <w:p w:rsidR="00E41D91" w:rsidRPr="00CC2BE3" w:rsidRDefault="00E41D91" w:rsidP="003400D9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16) Tuğçe ailesi ile birlikte gittiği lunaparkta kayboldu.Bu durumda sizce Tuğçe ne yapmalıdır?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a) Paniğe kapılıp ağlamalıdır.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b) Güvenlik görevlilerinden yardım istemelidir.</w:t>
      </w:r>
    </w:p>
    <w:p w:rsidR="00E41D91" w:rsidRPr="00CC2BE3" w:rsidRDefault="00E41D91" w:rsidP="003400D9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 xml:space="preserve">       c) Ailesini tek başına aramalıdır.</w:t>
      </w:r>
    </w:p>
    <w:p w:rsidR="00E41D91" w:rsidRPr="00CC2BE3" w:rsidRDefault="00E41D91" w:rsidP="003400D9">
      <w:pPr>
        <w:spacing w:before="120" w:after="120"/>
        <w:rPr>
          <w:b/>
          <w:color w:val="000000"/>
          <w:sz w:val="20"/>
          <w:szCs w:val="20"/>
          <w:u w:val="single"/>
        </w:rPr>
      </w:pPr>
      <w:r w:rsidRPr="00CC2BE3">
        <w:rPr>
          <w:b/>
          <w:color w:val="000000"/>
          <w:sz w:val="20"/>
          <w:szCs w:val="20"/>
        </w:rPr>
        <w:t>17) Türkiye Büyük Millet Meclisi ( TBMM ) hangi ilimizdedir?</w:t>
      </w:r>
    </w:p>
    <w:p w:rsidR="00E41D91" w:rsidRPr="00CC2BE3" w:rsidRDefault="00E41D91" w:rsidP="003400D9">
      <w:pPr>
        <w:ind w:firstLine="708"/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>a) İstanbul</w:t>
      </w:r>
      <w:r w:rsidRPr="00CC2BE3">
        <w:rPr>
          <w:color w:val="000000"/>
          <w:sz w:val="20"/>
          <w:szCs w:val="20"/>
        </w:rPr>
        <w:tab/>
        <w:t xml:space="preserve">    </w:t>
      </w:r>
      <w:r w:rsidRPr="00CC2BE3">
        <w:rPr>
          <w:color w:val="000000"/>
          <w:sz w:val="20"/>
          <w:szCs w:val="20"/>
        </w:rPr>
        <w:tab/>
        <w:t>b) Samsun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 xml:space="preserve"> c) Ankara</w:t>
      </w:r>
    </w:p>
    <w:p w:rsidR="00E41D91" w:rsidRPr="00CC2BE3" w:rsidRDefault="00E41D91" w:rsidP="003400D9">
      <w:pPr>
        <w:ind w:right="-214"/>
        <w:rPr>
          <w:color w:val="000000"/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18) Aşağıdakilerden hayvanlardan  hangisi kümeste  yaşar?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a) Koyun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b) Balık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c) Tavuk</w:t>
      </w: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19)” Yurdumuzda ilköğretim ….. yıldır. “ tümcesinde boşluğu aşağıdakilerden hangisi tamamlar?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 a) 5                 </w:t>
      </w:r>
      <w:r w:rsidRPr="00CC2BE3">
        <w:rPr>
          <w:sz w:val="20"/>
          <w:szCs w:val="20"/>
        </w:rPr>
        <w:tab/>
        <w:t>b) 8</w:t>
      </w:r>
      <w:r w:rsidRPr="00CC2BE3">
        <w:rPr>
          <w:sz w:val="20"/>
          <w:szCs w:val="20"/>
        </w:rPr>
        <w:tab/>
        <w:t xml:space="preserve">           c) 11</w:t>
      </w: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20) Aşağıdakilerin hangisi bir deniz taşıtıdır?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  a) Metro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b) Vapur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c) uçak</w:t>
      </w: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21) Karşıdan karşıya geçmek isteyen biri en güvenli olarak nereden karşıya geçebilir?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  a) Yaya geçidinden            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 xml:space="preserve"> b) Kavşaklardan      </w:t>
      </w:r>
    </w:p>
    <w:p w:rsidR="00E41D91" w:rsidRPr="00CC2BE3" w:rsidRDefault="00E41D91" w:rsidP="003400D9">
      <w:pPr>
        <w:ind w:left="708" w:right="-214" w:firstLine="708"/>
        <w:rPr>
          <w:sz w:val="20"/>
          <w:szCs w:val="20"/>
        </w:rPr>
      </w:pPr>
      <w:r w:rsidRPr="00CC2BE3">
        <w:rPr>
          <w:sz w:val="20"/>
          <w:szCs w:val="20"/>
        </w:rPr>
        <w:t xml:space="preserve">  </w:t>
      </w:r>
      <w:r w:rsidRPr="00CC2BE3">
        <w:rPr>
          <w:sz w:val="20"/>
          <w:szCs w:val="20"/>
        </w:rPr>
        <w:tab/>
        <w:t xml:space="preserve">  c) Yolun her yerinden</w:t>
      </w: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22) Aşağıdakilerden hangisi vücudumuzun yönetim merkezi organımızdır?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 a) Akciğer   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b) Beyin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c) Mide</w:t>
      </w: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23) Tutumlu bir öğrenci aşağıdakilerden hangisini yapar?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a)  Kalemini sürekli açar.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b)  Harçlıklarını biriktirir.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c)  Arkadaşının eşyalarını kullanır.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 xml:space="preserve">24) Aşağıdakilerden hangisi </w:t>
      </w:r>
      <w:r w:rsidRPr="00CC2BE3">
        <w:rPr>
          <w:b/>
          <w:sz w:val="20"/>
          <w:szCs w:val="20"/>
          <w:u w:val="single"/>
        </w:rPr>
        <w:t>yanlıştır</w:t>
      </w:r>
      <w:r w:rsidRPr="00CC2BE3">
        <w:rPr>
          <w:b/>
          <w:sz w:val="20"/>
          <w:szCs w:val="20"/>
        </w:rPr>
        <w:t>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a) Tanımadığımız kişilere karşı dikkatli olmalıyız.           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b) Tanımadığımız kişilerin verdiklerini almamalıyız.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 c) Tanımadığımız kişilerin yardımlarını hemen kabul etmeliyiz.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</w:p>
    <w:p w:rsidR="00E41D91" w:rsidRPr="00CC2BE3" w:rsidRDefault="00E41D91" w:rsidP="003400D9">
      <w:pPr>
        <w:ind w:right="-214"/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25) Alışverişlerde hangisini yapmak yanlıştır?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a) Malın üretim ve son kullanım tarihine bakmalıyız.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b) TSE belgesi olmayan ürünleri almalıyız.</w:t>
      </w:r>
    </w:p>
    <w:p w:rsidR="00E41D91" w:rsidRPr="00CC2BE3" w:rsidRDefault="00E41D91" w:rsidP="003400D9">
      <w:pPr>
        <w:ind w:right="-214"/>
        <w:rPr>
          <w:sz w:val="20"/>
          <w:szCs w:val="20"/>
        </w:rPr>
      </w:pPr>
      <w:r w:rsidRPr="00CC2BE3">
        <w:rPr>
          <w:sz w:val="20"/>
          <w:szCs w:val="20"/>
        </w:rPr>
        <w:t xml:space="preserve">      c) Bütçemize uygun olanını almalıyız.</w:t>
      </w:r>
    </w:p>
    <w:p w:rsidR="00E41D91" w:rsidRPr="00CC2BE3" w:rsidRDefault="00E41D91" w:rsidP="003400D9">
      <w:pPr>
        <w:rPr>
          <w:b/>
          <w:sz w:val="20"/>
          <w:szCs w:val="20"/>
        </w:rPr>
      </w:pPr>
    </w:p>
    <w:p w:rsidR="00E41D91" w:rsidRPr="00CC2BE3" w:rsidRDefault="00E41D91" w:rsidP="00710837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26)Atatürk’ün mezarı olan Anıtkabir hangi ilimizdedir?</w:t>
      </w:r>
    </w:p>
    <w:p w:rsidR="00E41D91" w:rsidRPr="00CC2BE3" w:rsidRDefault="00E41D91" w:rsidP="00710837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>a) İstanbul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>b) Ankara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>c) Çorum</w:t>
      </w:r>
    </w:p>
    <w:p w:rsidR="00E41D91" w:rsidRPr="00CC2BE3" w:rsidRDefault="00E41D91" w:rsidP="00710837">
      <w:pPr>
        <w:rPr>
          <w:color w:val="000000"/>
          <w:sz w:val="20"/>
          <w:szCs w:val="20"/>
        </w:rPr>
      </w:pPr>
    </w:p>
    <w:p w:rsidR="00E41D91" w:rsidRPr="00CC2BE3" w:rsidRDefault="00E41D91" w:rsidP="00710837">
      <w:pPr>
        <w:rPr>
          <w:b/>
          <w:color w:val="000000"/>
          <w:sz w:val="20"/>
          <w:szCs w:val="20"/>
        </w:rPr>
      </w:pPr>
      <w:r w:rsidRPr="00CC2BE3">
        <w:rPr>
          <w:b/>
          <w:color w:val="000000"/>
          <w:sz w:val="20"/>
          <w:szCs w:val="20"/>
        </w:rPr>
        <w:t>27)Nefes alıp vermemizi sağlayan,kirli kanı temizleyen organımız hangisidir?</w:t>
      </w:r>
    </w:p>
    <w:p w:rsidR="00E41D91" w:rsidRPr="00CC2BE3" w:rsidRDefault="00E41D91" w:rsidP="00710837">
      <w:pPr>
        <w:rPr>
          <w:color w:val="000000"/>
          <w:sz w:val="20"/>
          <w:szCs w:val="20"/>
        </w:rPr>
      </w:pPr>
      <w:r w:rsidRPr="00CC2BE3">
        <w:rPr>
          <w:color w:val="000000"/>
          <w:sz w:val="20"/>
          <w:szCs w:val="20"/>
        </w:rPr>
        <w:t>a) kalp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>b) mide</w:t>
      </w:r>
      <w:r w:rsidRPr="00CC2BE3">
        <w:rPr>
          <w:color w:val="000000"/>
          <w:sz w:val="20"/>
          <w:szCs w:val="20"/>
        </w:rPr>
        <w:tab/>
      </w:r>
      <w:r w:rsidRPr="00CC2BE3">
        <w:rPr>
          <w:color w:val="000000"/>
          <w:sz w:val="20"/>
          <w:szCs w:val="20"/>
        </w:rPr>
        <w:tab/>
        <w:t>c) akciğer</w:t>
      </w:r>
    </w:p>
    <w:p w:rsidR="00E41D91" w:rsidRPr="00CC2BE3" w:rsidRDefault="00E41D91" w:rsidP="00710837">
      <w:pPr>
        <w:rPr>
          <w:color w:val="000000"/>
          <w:sz w:val="20"/>
          <w:szCs w:val="20"/>
        </w:rPr>
      </w:pPr>
    </w:p>
    <w:p w:rsidR="00E41D91" w:rsidRPr="00CC2BE3" w:rsidRDefault="00E41D91" w:rsidP="00710837">
      <w:pPr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28) Aşağıdakilerden hangisi duyu organımız değildir?</w:t>
      </w:r>
    </w:p>
    <w:p w:rsidR="00E41D91" w:rsidRPr="00CC2BE3" w:rsidRDefault="00E41D91" w:rsidP="00710837">
      <w:pPr>
        <w:rPr>
          <w:sz w:val="20"/>
          <w:szCs w:val="20"/>
        </w:rPr>
      </w:pPr>
      <w:r w:rsidRPr="00CC2BE3">
        <w:rPr>
          <w:sz w:val="20"/>
          <w:szCs w:val="20"/>
        </w:rPr>
        <w:t>a) göz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b) kalp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c) kulak</w:t>
      </w:r>
    </w:p>
    <w:p w:rsidR="00E41D91" w:rsidRPr="00CC2BE3" w:rsidRDefault="00E41D91" w:rsidP="00CC2BE3">
      <w:pPr>
        <w:rPr>
          <w:b/>
          <w:sz w:val="20"/>
          <w:szCs w:val="20"/>
        </w:rPr>
      </w:pPr>
    </w:p>
    <w:p w:rsidR="00E41D91" w:rsidRPr="00CC2BE3" w:rsidRDefault="00E41D91" w:rsidP="00CC2BE3">
      <w:pPr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29)Aşağıdakilerden hangisi ile yönümüzü bulabiliriz?</w:t>
      </w:r>
    </w:p>
    <w:p w:rsidR="00E41D91" w:rsidRPr="00CC2BE3" w:rsidRDefault="00E41D91" w:rsidP="00CC2BE3">
      <w:pPr>
        <w:rPr>
          <w:sz w:val="20"/>
          <w:szCs w:val="20"/>
        </w:rPr>
      </w:pPr>
      <w:r w:rsidRPr="00CC2BE3">
        <w:rPr>
          <w:sz w:val="20"/>
          <w:szCs w:val="20"/>
        </w:rPr>
        <w:t>a) pusula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b) kitap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c) mikrofon</w:t>
      </w:r>
    </w:p>
    <w:p w:rsidR="00E41D91" w:rsidRPr="00CC2BE3" w:rsidRDefault="00E41D91" w:rsidP="00CC2BE3">
      <w:pPr>
        <w:rPr>
          <w:b/>
          <w:sz w:val="20"/>
          <w:szCs w:val="20"/>
        </w:rPr>
      </w:pPr>
    </w:p>
    <w:p w:rsidR="00E41D91" w:rsidRPr="00CC2BE3" w:rsidRDefault="00E41D91" w:rsidP="00CC2BE3">
      <w:pPr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30)Aşağıdaki eşleştirmelerden hangisi yanlıştır?</w:t>
      </w:r>
    </w:p>
    <w:p w:rsidR="00E41D91" w:rsidRPr="00CC2BE3" w:rsidRDefault="00E41D91" w:rsidP="00CC2BE3">
      <w:pPr>
        <w:rPr>
          <w:sz w:val="20"/>
          <w:szCs w:val="20"/>
        </w:rPr>
      </w:pPr>
      <w:r w:rsidRPr="00CC2BE3">
        <w:rPr>
          <w:sz w:val="20"/>
          <w:szCs w:val="20"/>
        </w:rPr>
        <w:t xml:space="preserve">a) kamyon – pilot 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 xml:space="preserve">b) gemi – kaptan 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 xml:space="preserve">c) taksi – şoför </w:t>
      </w:r>
    </w:p>
    <w:p w:rsidR="00E41D91" w:rsidRPr="00CC2BE3" w:rsidRDefault="00E41D91" w:rsidP="00CC2BE3">
      <w:pPr>
        <w:rPr>
          <w:sz w:val="20"/>
          <w:szCs w:val="20"/>
        </w:rPr>
      </w:pPr>
    </w:p>
    <w:p w:rsidR="00E41D91" w:rsidRPr="00CC2BE3" w:rsidRDefault="00E41D91" w:rsidP="00CC2BE3">
      <w:pPr>
        <w:rPr>
          <w:b/>
          <w:sz w:val="20"/>
          <w:szCs w:val="20"/>
        </w:rPr>
      </w:pPr>
      <w:r w:rsidRPr="00CC2BE3">
        <w:rPr>
          <w:b/>
          <w:sz w:val="20"/>
          <w:szCs w:val="20"/>
        </w:rPr>
        <w:t>31)Aşağıdakilerden hangisi doğal bir afet değildir?</w:t>
      </w:r>
    </w:p>
    <w:p w:rsidR="00E41D91" w:rsidRDefault="00E41D91" w:rsidP="00CC2BE3">
      <w:pPr>
        <w:rPr>
          <w:sz w:val="20"/>
          <w:szCs w:val="20"/>
        </w:rPr>
      </w:pPr>
      <w:r w:rsidRPr="00CC2BE3">
        <w:rPr>
          <w:sz w:val="20"/>
          <w:szCs w:val="20"/>
        </w:rPr>
        <w:t>a) çığ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b) deprem</w:t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</w:r>
      <w:r w:rsidRPr="00CC2BE3">
        <w:rPr>
          <w:sz w:val="20"/>
          <w:szCs w:val="20"/>
        </w:rPr>
        <w:tab/>
        <w:t>c) Trafik kazası</w:t>
      </w:r>
    </w:p>
    <w:p w:rsidR="00E41D91" w:rsidRDefault="00E41D91" w:rsidP="00CC2BE3">
      <w:pPr>
        <w:shd w:val="clear" w:color="auto" w:fill="FFFFFF"/>
        <w:tabs>
          <w:tab w:val="left" w:pos="4896"/>
        </w:tabs>
        <w:ind w:left="72" w:hanging="72"/>
        <w:rPr>
          <w:b/>
          <w:bCs/>
          <w:spacing w:val="1"/>
          <w:w w:val="84"/>
        </w:rPr>
      </w:pPr>
    </w:p>
    <w:p w:rsidR="00E41D91" w:rsidRPr="00733B2A" w:rsidRDefault="00E41D91" w:rsidP="00CC2BE3">
      <w:pPr>
        <w:shd w:val="clear" w:color="auto" w:fill="FFFFFF"/>
        <w:tabs>
          <w:tab w:val="left" w:pos="4896"/>
        </w:tabs>
        <w:ind w:left="72" w:hanging="72"/>
        <w:rPr>
          <w:spacing w:val="-1"/>
          <w:sz w:val="20"/>
          <w:szCs w:val="20"/>
        </w:rPr>
      </w:pPr>
      <w:r w:rsidRPr="00733B2A">
        <w:rPr>
          <w:b/>
          <w:bCs/>
          <w:spacing w:val="1"/>
          <w:w w:val="84"/>
          <w:sz w:val="20"/>
          <w:szCs w:val="20"/>
        </w:rPr>
        <w:t>32)  Televizyon izlerken hangi duyu organımızı kullanırız ?</w:t>
      </w:r>
      <w:r w:rsidRPr="00733B2A">
        <w:rPr>
          <w:bCs/>
          <w:spacing w:val="1"/>
          <w:w w:val="84"/>
          <w:sz w:val="20"/>
          <w:szCs w:val="20"/>
        </w:rPr>
        <w:br/>
        <w:t xml:space="preserve">      </w:t>
      </w:r>
      <w:r w:rsidRPr="00733B2A">
        <w:rPr>
          <w:bCs/>
          <w:spacing w:val="-6"/>
          <w:sz w:val="20"/>
          <w:szCs w:val="20"/>
        </w:rPr>
        <w:t xml:space="preserve">A. </w:t>
      </w:r>
      <w:r w:rsidRPr="00733B2A">
        <w:rPr>
          <w:spacing w:val="-6"/>
          <w:sz w:val="20"/>
          <w:szCs w:val="20"/>
        </w:rPr>
        <w:t>kulak-göz         B. kulak-dil</w:t>
      </w:r>
      <w:r w:rsidRPr="00733B2A">
        <w:rPr>
          <w:sz w:val="20"/>
          <w:szCs w:val="20"/>
        </w:rPr>
        <w:tab/>
      </w:r>
      <w:r w:rsidRPr="00733B2A">
        <w:rPr>
          <w:spacing w:val="-1"/>
          <w:sz w:val="20"/>
          <w:szCs w:val="20"/>
        </w:rPr>
        <w:t>C. göz-burun</w:t>
      </w:r>
    </w:p>
    <w:p w:rsidR="00E41D91" w:rsidRDefault="00E41D91" w:rsidP="00CC2BE3">
      <w:pPr>
        <w:shd w:val="clear" w:color="auto" w:fill="FFFFFF"/>
        <w:rPr>
          <w:b/>
          <w:bCs/>
          <w:spacing w:val="13"/>
        </w:rPr>
      </w:pPr>
    </w:p>
    <w:p w:rsidR="00E41D91" w:rsidRPr="00CC2BE3" w:rsidRDefault="00E41D91" w:rsidP="00CC2BE3">
      <w:pPr>
        <w:shd w:val="clear" w:color="auto" w:fill="FFFFFF"/>
        <w:rPr>
          <w:sz w:val="20"/>
          <w:szCs w:val="20"/>
        </w:rPr>
      </w:pPr>
      <w:r w:rsidRPr="00CC2BE3">
        <w:rPr>
          <w:b/>
          <w:bCs/>
          <w:spacing w:val="13"/>
        </w:rPr>
        <w:t>33</w:t>
      </w:r>
      <w:r w:rsidRPr="00CC2BE3">
        <w:rPr>
          <w:bCs/>
          <w:spacing w:val="13"/>
          <w:sz w:val="20"/>
          <w:szCs w:val="20"/>
        </w:rPr>
        <w:t>)-Erdal, hamburger, tost ve cips</w:t>
      </w:r>
    </w:p>
    <w:p w:rsidR="00E41D91" w:rsidRPr="00CC2BE3" w:rsidRDefault="00E41D91" w:rsidP="00CC2BE3">
      <w:pPr>
        <w:shd w:val="clear" w:color="auto" w:fill="FFFFFF"/>
        <w:tabs>
          <w:tab w:val="left" w:pos="576"/>
        </w:tabs>
        <w:rPr>
          <w:bCs/>
          <w:spacing w:val="36"/>
          <w:sz w:val="20"/>
          <w:szCs w:val="20"/>
        </w:rPr>
      </w:pPr>
      <w:r w:rsidRPr="00CC2BE3">
        <w:rPr>
          <w:bCs/>
          <w:spacing w:val="16"/>
          <w:sz w:val="20"/>
          <w:szCs w:val="20"/>
        </w:rPr>
        <w:t xml:space="preserve">   - Ahmet, patates kızartması ve makarna yiyor.</w:t>
      </w:r>
    </w:p>
    <w:p w:rsidR="00E41D91" w:rsidRPr="00CC2BE3" w:rsidRDefault="00E41D91" w:rsidP="00CC2BE3">
      <w:pPr>
        <w:shd w:val="clear" w:color="auto" w:fill="FFFFFF"/>
        <w:tabs>
          <w:tab w:val="left" w:pos="576"/>
        </w:tabs>
        <w:rPr>
          <w:bCs/>
          <w:spacing w:val="28"/>
          <w:sz w:val="22"/>
          <w:szCs w:val="22"/>
        </w:rPr>
      </w:pPr>
      <w:r w:rsidRPr="00CC2BE3">
        <w:rPr>
          <w:bCs/>
          <w:spacing w:val="13"/>
          <w:sz w:val="20"/>
          <w:szCs w:val="20"/>
        </w:rPr>
        <w:t xml:space="preserve">   - Uğur, meyve, sebze, et ve   yoğurt yiyor</w:t>
      </w:r>
      <w:r w:rsidRPr="00CC2BE3">
        <w:rPr>
          <w:bCs/>
          <w:spacing w:val="13"/>
          <w:sz w:val="22"/>
          <w:szCs w:val="22"/>
        </w:rPr>
        <w:t>.</w:t>
      </w:r>
    </w:p>
    <w:p w:rsidR="00E41D91" w:rsidRPr="00CC2BE3" w:rsidRDefault="00E41D91" w:rsidP="00CC2BE3">
      <w:pPr>
        <w:shd w:val="clear" w:color="auto" w:fill="FFFFFF"/>
        <w:ind w:left="53"/>
        <w:rPr>
          <w:b/>
          <w:sz w:val="20"/>
          <w:szCs w:val="20"/>
        </w:rPr>
      </w:pPr>
      <w:r w:rsidRPr="00CC2BE3">
        <w:rPr>
          <w:b/>
          <w:bCs/>
          <w:spacing w:val="7"/>
          <w:sz w:val="22"/>
          <w:szCs w:val="22"/>
        </w:rPr>
        <w:t xml:space="preserve"> </w:t>
      </w:r>
      <w:r w:rsidRPr="00CC2BE3">
        <w:rPr>
          <w:b/>
          <w:bCs/>
          <w:spacing w:val="7"/>
          <w:sz w:val="20"/>
          <w:szCs w:val="20"/>
        </w:rPr>
        <w:t>Hangi çocuğun beslenmesi dengeli ve düzenlidir ?</w:t>
      </w:r>
    </w:p>
    <w:p w:rsidR="00E41D91" w:rsidRPr="00CC2BE3" w:rsidRDefault="00E41D91" w:rsidP="00CC2BE3">
      <w:pPr>
        <w:shd w:val="clear" w:color="auto" w:fill="FFFFFF"/>
        <w:tabs>
          <w:tab w:val="left" w:pos="2318"/>
          <w:tab w:val="left" w:pos="4920"/>
        </w:tabs>
        <w:ind w:left="101"/>
        <w:rPr>
          <w:bCs/>
          <w:spacing w:val="11"/>
          <w:sz w:val="20"/>
          <w:szCs w:val="20"/>
        </w:rPr>
      </w:pPr>
      <w:r w:rsidRPr="00CC2BE3">
        <w:rPr>
          <w:bCs/>
          <w:spacing w:val="-3"/>
          <w:sz w:val="20"/>
          <w:szCs w:val="20"/>
        </w:rPr>
        <w:t xml:space="preserve">     A. Erdal'ın</w:t>
      </w:r>
      <w:r w:rsidRPr="00CC2BE3">
        <w:rPr>
          <w:bCs/>
          <w:sz w:val="20"/>
          <w:szCs w:val="20"/>
        </w:rPr>
        <w:tab/>
      </w:r>
      <w:r w:rsidRPr="00CC2BE3">
        <w:rPr>
          <w:bCs/>
          <w:spacing w:val="-17"/>
          <w:sz w:val="20"/>
          <w:szCs w:val="20"/>
        </w:rPr>
        <w:t>B. Ahmet'in</w:t>
      </w:r>
      <w:r w:rsidRPr="00CC2BE3">
        <w:rPr>
          <w:bCs/>
          <w:sz w:val="20"/>
          <w:szCs w:val="20"/>
        </w:rPr>
        <w:tab/>
      </w:r>
      <w:r w:rsidRPr="00CC2BE3">
        <w:rPr>
          <w:bCs/>
          <w:spacing w:val="11"/>
          <w:sz w:val="20"/>
          <w:szCs w:val="20"/>
        </w:rPr>
        <w:t>C. Uğur’un</w:t>
      </w:r>
    </w:p>
    <w:p w:rsidR="00E41D91" w:rsidRPr="00CB5A25" w:rsidRDefault="00E41D91" w:rsidP="00CC2BE3">
      <w:pPr>
        <w:shd w:val="clear" w:color="auto" w:fill="FFFFFF"/>
        <w:tabs>
          <w:tab w:val="left" w:pos="2318"/>
          <w:tab w:val="left" w:pos="4920"/>
        </w:tabs>
        <w:ind w:left="101"/>
      </w:pPr>
    </w:p>
    <w:p w:rsidR="00E41D91" w:rsidRPr="00733B2A" w:rsidRDefault="00E41D91" w:rsidP="00CC2BE3">
      <w:pPr>
        <w:shd w:val="clear" w:color="auto" w:fill="FFFFFF"/>
        <w:ind w:left="29"/>
        <w:rPr>
          <w:b/>
          <w:bCs/>
          <w:spacing w:val="4"/>
          <w:sz w:val="20"/>
          <w:szCs w:val="20"/>
        </w:rPr>
      </w:pPr>
      <w:r w:rsidRPr="00733B2A">
        <w:rPr>
          <w:b/>
          <w:bCs/>
          <w:spacing w:val="4"/>
          <w:sz w:val="20"/>
          <w:szCs w:val="20"/>
        </w:rPr>
        <w:t>34)Hangi güzel söz yemekten sonra söylenir ?</w:t>
      </w:r>
    </w:p>
    <w:p w:rsidR="00E41D91" w:rsidRPr="00733B2A" w:rsidRDefault="00E41D91" w:rsidP="00CC2BE3">
      <w:pPr>
        <w:shd w:val="clear" w:color="auto" w:fill="FFFFFF"/>
        <w:tabs>
          <w:tab w:val="left" w:pos="4565"/>
        </w:tabs>
        <w:ind w:left="134"/>
        <w:rPr>
          <w:bCs/>
          <w:spacing w:val="6"/>
          <w:sz w:val="20"/>
          <w:szCs w:val="20"/>
        </w:rPr>
      </w:pPr>
      <w:r>
        <w:rPr>
          <w:spacing w:val="-10"/>
        </w:rPr>
        <w:t xml:space="preserve">      </w:t>
      </w:r>
      <w:r w:rsidRPr="00733B2A">
        <w:rPr>
          <w:spacing w:val="-10"/>
          <w:sz w:val="20"/>
          <w:szCs w:val="20"/>
        </w:rPr>
        <w:t xml:space="preserve">A. Geçmiş olsun                     </w:t>
      </w:r>
      <w:r w:rsidRPr="00733B2A">
        <w:rPr>
          <w:bCs/>
          <w:spacing w:val="-10"/>
          <w:sz w:val="20"/>
          <w:szCs w:val="20"/>
        </w:rPr>
        <w:t>B. Nasılsın</w:t>
      </w:r>
      <w:r w:rsidRPr="00733B2A">
        <w:rPr>
          <w:bCs/>
          <w:sz w:val="20"/>
          <w:szCs w:val="20"/>
        </w:rPr>
        <w:tab/>
      </w:r>
      <w:r w:rsidRPr="00733B2A">
        <w:rPr>
          <w:bCs/>
          <w:spacing w:val="6"/>
          <w:sz w:val="20"/>
          <w:szCs w:val="20"/>
        </w:rPr>
        <w:t>C. Afiyet olsun</w:t>
      </w:r>
    </w:p>
    <w:p w:rsidR="00E41D91" w:rsidRDefault="00E41D91" w:rsidP="00733B2A">
      <w:pPr>
        <w:rPr>
          <w:b/>
          <w:sz w:val="20"/>
          <w:szCs w:val="20"/>
        </w:rPr>
      </w:pPr>
    </w:p>
    <w:p w:rsidR="00E41D91" w:rsidRPr="00733B2A" w:rsidRDefault="00E41D91" w:rsidP="00733B2A">
      <w:pPr>
        <w:rPr>
          <w:b/>
          <w:sz w:val="20"/>
          <w:szCs w:val="20"/>
          <w:u w:val="single"/>
        </w:rPr>
      </w:pPr>
      <w:r w:rsidRPr="00733B2A">
        <w:rPr>
          <w:b/>
          <w:sz w:val="20"/>
          <w:szCs w:val="20"/>
        </w:rPr>
        <w:t xml:space="preserve">35)Aşağıdakilerden hangisi cumhuriyetin getirdiği yeniliklerden </w:t>
      </w:r>
      <w:r w:rsidRPr="00733B2A">
        <w:rPr>
          <w:b/>
          <w:sz w:val="20"/>
          <w:szCs w:val="20"/>
          <w:u w:val="single"/>
        </w:rPr>
        <w:t>değildir?</w:t>
      </w:r>
    </w:p>
    <w:p w:rsidR="00E41D91" w:rsidRPr="00733B2A" w:rsidRDefault="00E41D91" w:rsidP="00733B2A">
      <w:pPr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</w:t>
      </w:r>
      <w:r w:rsidRPr="00733B2A">
        <w:rPr>
          <w:sz w:val="20"/>
          <w:szCs w:val="20"/>
        </w:rPr>
        <w:t>A)Yeni harflerin kabulü</w:t>
      </w:r>
    </w:p>
    <w:p w:rsidR="00E41D91" w:rsidRPr="00733B2A" w:rsidRDefault="00E41D91" w:rsidP="00733B2A">
      <w:pPr>
        <w:rPr>
          <w:sz w:val="20"/>
          <w:szCs w:val="20"/>
        </w:rPr>
      </w:pPr>
      <w:r w:rsidRPr="00733B2A">
        <w:rPr>
          <w:sz w:val="20"/>
          <w:szCs w:val="20"/>
        </w:rPr>
        <w:tab/>
        <w:t xml:space="preserve">   B)Kıllık kıyafette değişiklik</w:t>
      </w:r>
    </w:p>
    <w:p w:rsidR="00E41D91" w:rsidRPr="00733B2A" w:rsidRDefault="00E41D91" w:rsidP="00733B2A">
      <w:pPr>
        <w:rPr>
          <w:sz w:val="20"/>
          <w:szCs w:val="20"/>
        </w:rPr>
      </w:pPr>
      <w:r w:rsidRPr="00733B2A">
        <w:rPr>
          <w:sz w:val="20"/>
          <w:szCs w:val="20"/>
        </w:rPr>
        <w:tab/>
        <w:t xml:space="preserve">   C)Türkiye Cumhuriyeti’nin sınırları çizildi.</w:t>
      </w:r>
    </w:p>
    <w:p w:rsidR="00E41D91" w:rsidRDefault="00E41D91" w:rsidP="00733B2A">
      <w:pPr>
        <w:tabs>
          <w:tab w:val="left" w:pos="886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</w:t>
      </w:r>
    </w:p>
    <w:p w:rsidR="00E41D91" w:rsidRDefault="00E41D91" w:rsidP="00733B2A">
      <w:pPr>
        <w:tabs>
          <w:tab w:val="left" w:pos="886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2.SINIF ÖĞRETMENİ</w:t>
      </w:r>
    </w:p>
    <w:p w:rsidR="00E41D91" w:rsidRDefault="00E41D91" w:rsidP="00733B2A">
      <w:pPr>
        <w:tabs>
          <w:tab w:val="left" w:pos="8865"/>
        </w:tabs>
        <w:rPr>
          <w:sz w:val="20"/>
          <w:szCs w:val="20"/>
        </w:rPr>
      </w:pPr>
      <w:hyperlink r:id="rId5" w:history="1">
        <w:r w:rsidRPr="00A415CF">
          <w:rPr>
            <w:rStyle w:val="Hyperlink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E41D91" w:rsidRPr="00733B2A" w:rsidRDefault="00E41D91" w:rsidP="00733B2A">
      <w:pPr>
        <w:tabs>
          <w:tab w:val="left" w:pos="3443"/>
        </w:tabs>
      </w:pPr>
      <w:r>
        <w:rPr>
          <w:sz w:val="20"/>
          <w:szCs w:val="20"/>
        </w:rPr>
        <w:tab/>
      </w:r>
      <w:r w:rsidRPr="00733B2A">
        <w:rPr>
          <w:b/>
          <w:i/>
          <w:u w:val="single"/>
        </w:rPr>
        <w:t xml:space="preserve"> </w:t>
      </w:r>
    </w:p>
    <w:sectPr w:rsidR="00E41D91" w:rsidRPr="00733B2A" w:rsidSect="003400D9">
      <w:pgSz w:w="11906" w:h="16838"/>
      <w:pgMar w:top="227" w:right="567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97762"/>
    <w:multiLevelType w:val="hybridMultilevel"/>
    <w:tmpl w:val="0CE2748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E474A61"/>
    <w:multiLevelType w:val="hybridMultilevel"/>
    <w:tmpl w:val="28189A0C"/>
    <w:lvl w:ilvl="0" w:tplc="35F6A45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0D9"/>
    <w:rsid w:val="00023464"/>
    <w:rsid w:val="00110736"/>
    <w:rsid w:val="003400D9"/>
    <w:rsid w:val="003D2134"/>
    <w:rsid w:val="00435D4E"/>
    <w:rsid w:val="00710837"/>
    <w:rsid w:val="00733B2A"/>
    <w:rsid w:val="00A415CF"/>
    <w:rsid w:val="00CB5A25"/>
    <w:rsid w:val="00CC2BE3"/>
    <w:rsid w:val="00E41D91"/>
    <w:rsid w:val="00FA7CBA"/>
    <w:rsid w:val="00FC5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0D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C5C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808</Words>
  <Characters>4606</Characters>
  <Application>Microsoft Office Outlook</Application>
  <DocSecurity>0</DocSecurity>
  <Lines>0</Lines>
  <Paragraphs>0</Paragraphs>
  <ScaleCrop>false</ScaleCrop>
  <Company>ev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ikram serpil merve</dc:creator>
  <cp:keywords/>
  <dc:description/>
  <cp:lastModifiedBy>edanur</cp:lastModifiedBy>
  <cp:revision>4</cp:revision>
  <cp:lastPrinted>2008-01-01T18:53:00Z</cp:lastPrinted>
  <dcterms:created xsi:type="dcterms:W3CDTF">2008-01-01T18:17:00Z</dcterms:created>
  <dcterms:modified xsi:type="dcterms:W3CDTF">2009-09-27T15:57:00Z</dcterms:modified>
</cp:coreProperties>
</file>